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1343" w14:textId="10357A19" w:rsidR="0085747A" w:rsidRPr="009C54AE" w:rsidRDefault="0085747A" w:rsidP="00DF50E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5" w14:textId="5CEEEC05" w:rsidR="0085747A" w:rsidRDefault="0071620A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3D0D03">
        <w:rPr>
          <w:rFonts w:ascii="Corbel" w:hAnsi="Corbel"/>
          <w:b/>
          <w:smallCaps/>
          <w:sz w:val="24"/>
          <w:szCs w:val="24"/>
        </w:rPr>
        <w:t>2</w:t>
      </w:r>
      <w:r w:rsidR="00C02336">
        <w:rPr>
          <w:rFonts w:ascii="Corbel" w:hAnsi="Corbel"/>
          <w:b/>
          <w:smallCaps/>
          <w:sz w:val="24"/>
          <w:szCs w:val="24"/>
        </w:rPr>
        <w:t>2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C02336">
        <w:rPr>
          <w:rFonts w:ascii="Corbel" w:hAnsi="Corbel"/>
          <w:b/>
          <w:smallCaps/>
          <w:sz w:val="24"/>
          <w:szCs w:val="24"/>
        </w:rPr>
        <w:t>5</w:t>
      </w:r>
      <w:bookmarkStart w:id="0" w:name="_GoBack"/>
      <w:bookmarkEnd w:id="0"/>
    </w:p>
    <w:p w14:paraId="15E5E6C1" w14:textId="77777777" w:rsidR="005433DD" w:rsidRPr="00DF50EA" w:rsidRDefault="005433DD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DF01346" w14:textId="1D281E29" w:rsidR="00445970" w:rsidRPr="005433DD" w:rsidRDefault="00445970" w:rsidP="005433D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433DD">
        <w:rPr>
          <w:rFonts w:ascii="Corbel" w:hAnsi="Corbel"/>
          <w:sz w:val="24"/>
          <w:szCs w:val="24"/>
        </w:rPr>
        <w:t xml:space="preserve">Rok akademicki   </w:t>
      </w:r>
      <w:r w:rsidR="00F26BE9" w:rsidRPr="005433DD">
        <w:rPr>
          <w:rFonts w:ascii="Corbel" w:hAnsi="Corbel"/>
          <w:sz w:val="24"/>
          <w:szCs w:val="24"/>
        </w:rPr>
        <w:t>20</w:t>
      </w:r>
      <w:r w:rsidR="00D21102" w:rsidRPr="005433DD">
        <w:rPr>
          <w:rFonts w:ascii="Corbel" w:hAnsi="Corbel"/>
          <w:sz w:val="24"/>
          <w:szCs w:val="24"/>
        </w:rPr>
        <w:t>2</w:t>
      </w:r>
      <w:r w:rsidR="00C02336">
        <w:rPr>
          <w:rFonts w:ascii="Corbel" w:hAnsi="Corbel"/>
          <w:sz w:val="24"/>
          <w:szCs w:val="24"/>
        </w:rPr>
        <w:t>4</w:t>
      </w:r>
      <w:r w:rsidR="00542C27" w:rsidRPr="005433DD">
        <w:rPr>
          <w:rFonts w:ascii="Corbel" w:hAnsi="Corbel"/>
          <w:sz w:val="24"/>
          <w:szCs w:val="24"/>
        </w:rPr>
        <w:t>-</w:t>
      </w:r>
      <w:r w:rsidR="00E6372E" w:rsidRPr="005433DD">
        <w:rPr>
          <w:rFonts w:ascii="Corbel" w:hAnsi="Corbel"/>
          <w:sz w:val="24"/>
          <w:szCs w:val="24"/>
        </w:rPr>
        <w:t>202</w:t>
      </w:r>
      <w:r w:rsidR="00C02336">
        <w:rPr>
          <w:rFonts w:ascii="Corbel" w:hAnsi="Corbel"/>
          <w:sz w:val="24"/>
          <w:szCs w:val="24"/>
        </w:rPr>
        <w:t>5</w:t>
      </w:r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3E9155EF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10D39">
              <w:rPr>
                <w:rFonts w:ascii="Corbel" w:hAnsi="Corbel"/>
                <w:b w:val="0"/>
                <w:sz w:val="24"/>
                <w:szCs w:val="24"/>
              </w:rPr>
              <w:t>2, semestr 4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DF01370" w14:textId="55712CE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B59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49457882" w:rsidR="00015B8F" w:rsidRPr="009C54AE" w:rsidRDefault="00510D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55972377" w:rsidR="00015B8F" w:rsidRPr="009C54AE" w:rsidRDefault="00A02C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0706822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5951B225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nabyte </w:t>
            </w:r>
            <w:r w:rsidR="007659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wcześniejszym etapie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8EC8DAB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584641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filozofii społecznej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związku 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 xml:space="preserve">z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życi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ego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22D99041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080C8A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</w:t>
            </w:r>
            <w:r w:rsidR="002C0A03">
              <w:rPr>
                <w:rFonts w:ascii="Corbel" w:hAnsi="Corbel"/>
                <w:b w:val="0"/>
                <w:smallCaps w:val="0"/>
                <w:szCs w:val="24"/>
              </w:rPr>
              <w:t xml:space="preserve">idei filozoficznych </w:t>
            </w:r>
            <w:r w:rsidR="00B63ECB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filozoficznej </w:t>
            </w:r>
            <w:r w:rsidR="00346644">
              <w:rPr>
                <w:rFonts w:ascii="Corbel" w:hAnsi="Corbel"/>
                <w:b w:val="0"/>
                <w:smallCaps w:val="0"/>
                <w:szCs w:val="24"/>
              </w:rPr>
              <w:t xml:space="preserve">refleksji nad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>problemami społecznymi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wybranych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autorów zajmujących się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filozofią społeczną;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rolę refleksji 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>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4A5B5F">
              <w:rPr>
                <w:rFonts w:ascii="Corbel" w:hAnsi="Corbel"/>
                <w:b w:val="0"/>
                <w:smallCaps w:val="0"/>
                <w:szCs w:val="24"/>
              </w:rPr>
              <w:t>kształtowaniu kultury i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połecz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>eństwa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67DD1D3B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poglądy dotyczące relacji między </w:t>
            </w:r>
            <w:r w:rsidR="00901A6B">
              <w:rPr>
                <w:rFonts w:ascii="Corbel" w:hAnsi="Corbel"/>
                <w:b w:val="0"/>
                <w:smallCaps w:val="0"/>
                <w:szCs w:val="24"/>
              </w:rPr>
              <w:t>filozofią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175FAE6D" w:rsidR="0085747A" w:rsidRPr="009C54AE" w:rsidRDefault="00C05E93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prawa we współczesnej filozofii społecznej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31351A06" w:rsidR="0085747A" w:rsidRPr="009C54AE" w:rsidRDefault="00163CB5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Czym różni się wspólnota od stowarzyszenia i od społeczeństwa obywatelskiego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85747A" w:rsidRPr="00DF50EA" w14:paraId="7DF013C8" w14:textId="77777777" w:rsidTr="00923D7D">
        <w:tc>
          <w:tcPr>
            <w:tcW w:w="9639" w:type="dxa"/>
          </w:tcPr>
          <w:p w14:paraId="7DF013C7" w14:textId="4558DE2A" w:rsidR="0085747A" w:rsidRPr="00C05E93" w:rsidRDefault="002D55BE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D86205">
              <w:rPr>
                <w:rFonts w:ascii="Corbel" w:hAnsi="Corbel"/>
                <w:sz w:val="24"/>
                <w:szCs w:val="24"/>
              </w:rPr>
              <w:t xml:space="preserve">o </w:t>
            </w:r>
            <w:r w:rsidR="00532780">
              <w:rPr>
                <w:rFonts w:ascii="Corbel" w:hAnsi="Corbel"/>
                <w:sz w:val="24"/>
                <w:szCs w:val="24"/>
              </w:rPr>
              <w:t>stanowi z</w:t>
            </w:r>
            <w:r w:rsidR="00A41858">
              <w:rPr>
                <w:rFonts w:ascii="Corbel" w:hAnsi="Corbel"/>
                <w:sz w:val="24"/>
                <w:szCs w:val="24"/>
              </w:rPr>
              <w:t>agr</w:t>
            </w:r>
            <w:r w:rsidR="00532780">
              <w:rPr>
                <w:rFonts w:ascii="Corbel" w:hAnsi="Corbel"/>
                <w:sz w:val="24"/>
                <w:szCs w:val="24"/>
              </w:rPr>
              <w:t xml:space="preserve">ożenie dla </w:t>
            </w:r>
            <w:r w:rsidR="00A41858">
              <w:rPr>
                <w:rFonts w:ascii="Corbel" w:hAnsi="Corbel"/>
                <w:sz w:val="24"/>
                <w:szCs w:val="24"/>
              </w:rPr>
              <w:t>życi</w:t>
            </w:r>
            <w:r w:rsidR="00532780">
              <w:rPr>
                <w:rFonts w:ascii="Corbel" w:hAnsi="Corbel"/>
                <w:sz w:val="24"/>
                <w:szCs w:val="24"/>
              </w:rPr>
              <w:t>a</w:t>
            </w:r>
            <w:r w:rsidR="00A41858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532780">
              <w:rPr>
                <w:rFonts w:ascii="Corbel" w:hAnsi="Corbel"/>
                <w:sz w:val="24"/>
                <w:szCs w:val="24"/>
              </w:rPr>
              <w:t>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2D55BE" w:rsidRPr="00DF50EA" w14:paraId="6A3AB741" w14:textId="77777777" w:rsidTr="00923D7D">
        <w:tc>
          <w:tcPr>
            <w:tcW w:w="9639" w:type="dxa"/>
          </w:tcPr>
          <w:p w14:paraId="34D854D1" w14:textId="78FDA1D1" w:rsidR="002D55BE" w:rsidRPr="00C05E93" w:rsidRDefault="0056017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Demokracja – definicje, odmiany, perspektywy</w:t>
            </w:r>
          </w:p>
        </w:tc>
      </w:tr>
      <w:tr w:rsidR="00560176" w:rsidRPr="00DF50EA" w14:paraId="683BBCB6" w14:textId="77777777" w:rsidTr="00923D7D">
        <w:tc>
          <w:tcPr>
            <w:tcW w:w="9639" w:type="dxa"/>
          </w:tcPr>
          <w:p w14:paraId="141E44A2" w14:textId="15694282" w:rsidR="005637E0" w:rsidRPr="005637E0" w:rsidRDefault="00560176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</w:t>
            </w:r>
            <w:r w:rsidR="005637E0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definicje</w:t>
            </w:r>
            <w:r w:rsidR="005637E0">
              <w:rPr>
                <w:rFonts w:ascii="Corbel" w:hAnsi="Corbel"/>
                <w:sz w:val="24"/>
                <w:szCs w:val="24"/>
              </w:rPr>
              <w:t>, rodzaje, granice</w:t>
            </w:r>
          </w:p>
        </w:tc>
      </w:tr>
      <w:tr w:rsidR="005637E0" w:rsidRPr="00DF50EA" w14:paraId="512D1139" w14:textId="77777777" w:rsidTr="00923D7D">
        <w:tc>
          <w:tcPr>
            <w:tcW w:w="9639" w:type="dxa"/>
          </w:tcPr>
          <w:p w14:paraId="01952159" w14:textId="48DECDB2" w:rsidR="005637E0" w:rsidRDefault="009246BC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Sprawiedliwość </w:t>
            </w:r>
            <w:r w:rsidR="00DB1B25">
              <w:rPr>
                <w:rFonts w:ascii="Corbel" w:hAnsi="Corbel"/>
                <w:sz w:val="24"/>
                <w:szCs w:val="24"/>
              </w:rPr>
              <w:t>a równość i wolność</w:t>
            </w:r>
          </w:p>
        </w:tc>
      </w:tr>
      <w:tr w:rsidR="00DB1B25" w:rsidRPr="00DF50EA" w14:paraId="3698F9ED" w14:textId="77777777" w:rsidTr="00923D7D">
        <w:tc>
          <w:tcPr>
            <w:tcW w:w="9639" w:type="dxa"/>
          </w:tcPr>
          <w:p w14:paraId="7E4BA229" w14:textId="1EE1C38A" w:rsidR="00DB1B25" w:rsidRDefault="00DB1B25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Biopolityka</w:t>
            </w:r>
            <w:proofErr w:type="spellEnd"/>
            <w:r w:rsidR="00434FD1">
              <w:rPr>
                <w:rFonts w:ascii="Corbel" w:hAnsi="Corbel"/>
                <w:sz w:val="24"/>
                <w:szCs w:val="24"/>
              </w:rPr>
              <w:t xml:space="preserve"> </w:t>
            </w:r>
            <w:r w:rsidR="009D6896">
              <w:rPr>
                <w:rFonts w:ascii="Corbel" w:hAnsi="Corbel"/>
                <w:sz w:val="24"/>
                <w:szCs w:val="24"/>
              </w:rPr>
              <w:t>– różne koncepcj</w:t>
            </w:r>
            <w:r w:rsidR="008244D5">
              <w:rPr>
                <w:rFonts w:ascii="Corbel" w:hAnsi="Corbel"/>
                <w:sz w:val="24"/>
                <w:szCs w:val="24"/>
              </w:rPr>
              <w:t>e</w:t>
            </w:r>
          </w:p>
        </w:tc>
      </w:tr>
    </w:tbl>
    <w:p w14:paraId="7DF013C9" w14:textId="77777777" w:rsidR="0085747A" w:rsidRPr="00C05E9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9" w14:textId="47F1BA4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7DF0140A" w14:textId="6D46BD19" w:rsidR="00C61DC5" w:rsidRPr="009C54AE" w:rsidRDefault="004B79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F0140D" w14:textId="3EA675C3" w:rsidR="0085747A" w:rsidRPr="009C54AE" w:rsidRDefault="004517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5E61ECDC" w:rsidR="0085747A" w:rsidRPr="009C54AE" w:rsidRDefault="00A041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412" w14:textId="6DAE94E1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F10161" w14:textId="77777777" w:rsidR="006A72B5" w:rsidRDefault="00EC0D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Roberto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Pojęcia polityczne, </w:t>
            </w:r>
            <w:r w:rsidR="00CF7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2015</w:t>
            </w:r>
          </w:p>
          <w:p w14:paraId="280A30AF" w14:textId="77777777" w:rsidR="00CF74A4" w:rsidRDefault="00CF74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Foucault, Trzeba bronić społeczeństwa, </w:t>
            </w:r>
            <w:r w:rsidR="008F1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77F4EA02" w14:textId="77777777" w:rsidR="00763C9B" w:rsidRDefault="00763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Thomas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Lemke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635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Biopolityka</w:t>
            </w:r>
            <w:proofErr w:type="spellEnd"/>
            <w:r w:rsidR="007530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7DF01421" w14:textId="09F4FE4B" w:rsidR="00E67649" w:rsidRPr="00E67649" w:rsidRDefault="00E6764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67649">
              <w:rPr>
                <w:b w:val="0"/>
                <w:bCs/>
                <w:szCs w:val="24"/>
              </w:rPr>
              <w:t xml:space="preserve">Giorgio </w:t>
            </w:r>
            <w:proofErr w:type="spellStart"/>
            <w:r w:rsidRPr="00E67649">
              <w:rPr>
                <w:b w:val="0"/>
                <w:bCs/>
                <w:szCs w:val="24"/>
              </w:rPr>
              <w:t>Agamben</w:t>
            </w:r>
            <w:proofErr w:type="spellEnd"/>
            <w:r w:rsidRPr="00E67649">
              <w:rPr>
                <w:b w:val="0"/>
                <w:bCs/>
                <w:szCs w:val="24"/>
              </w:rPr>
              <w:t xml:space="preserve">, Homo </w:t>
            </w:r>
            <w:proofErr w:type="spellStart"/>
            <w:r w:rsidRPr="00E67649">
              <w:rPr>
                <w:b w:val="0"/>
                <w:bCs/>
                <w:szCs w:val="24"/>
              </w:rPr>
              <w:t>sacer</w:t>
            </w:r>
            <w:proofErr w:type="spellEnd"/>
            <w:r w:rsidRPr="00E67649">
              <w:rPr>
                <w:b w:val="0"/>
                <w:bCs/>
                <w:szCs w:val="24"/>
              </w:rPr>
              <w:t>, suwerenna władza i nagie życie, Warszawa 2008;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F" w14:textId="6D15F256" w:rsidR="00795054" w:rsidRPr="0050734E" w:rsidRDefault="005339DB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dobrana przez studenta</w:t>
            </w:r>
            <w:r w:rsidR="009A1F1F">
              <w:rPr>
                <w:rFonts w:ascii="Corbel" w:hAnsi="Corbel"/>
                <w:b w:val="0"/>
                <w:smallCaps w:val="0"/>
                <w:szCs w:val="24"/>
              </w:rPr>
              <w:t xml:space="preserve"> w zależności od jego zainteresowań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87E77" w14:textId="77777777" w:rsidR="004E3A9C" w:rsidRDefault="004E3A9C" w:rsidP="00C16ABF">
      <w:pPr>
        <w:spacing w:after="0" w:line="240" w:lineRule="auto"/>
      </w:pPr>
      <w:r>
        <w:separator/>
      </w:r>
    </w:p>
  </w:endnote>
  <w:endnote w:type="continuationSeparator" w:id="0">
    <w:p w14:paraId="7CB986F3" w14:textId="77777777" w:rsidR="004E3A9C" w:rsidRDefault="004E3A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7FAC9" w14:textId="77777777" w:rsidR="004E3A9C" w:rsidRDefault="004E3A9C" w:rsidP="00C16ABF">
      <w:pPr>
        <w:spacing w:after="0" w:line="240" w:lineRule="auto"/>
      </w:pPr>
      <w:r>
        <w:separator/>
      </w:r>
    </w:p>
  </w:footnote>
  <w:footnote w:type="continuationSeparator" w:id="0">
    <w:p w14:paraId="3AC16393" w14:textId="77777777" w:rsidR="004E3A9C" w:rsidRDefault="004E3A9C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0C8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553"/>
    <w:rsid w:val="000F1C57"/>
    <w:rsid w:val="000F4053"/>
    <w:rsid w:val="000F5615"/>
    <w:rsid w:val="00124BFF"/>
    <w:rsid w:val="0012560E"/>
    <w:rsid w:val="00127108"/>
    <w:rsid w:val="00134B13"/>
    <w:rsid w:val="00136D9F"/>
    <w:rsid w:val="00146BAE"/>
    <w:rsid w:val="00146BC0"/>
    <w:rsid w:val="00153C41"/>
    <w:rsid w:val="00154381"/>
    <w:rsid w:val="00163CB5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22BF"/>
    <w:rsid w:val="002A2389"/>
    <w:rsid w:val="002A671D"/>
    <w:rsid w:val="002B4D55"/>
    <w:rsid w:val="002B59BE"/>
    <w:rsid w:val="002B5EA0"/>
    <w:rsid w:val="002B6119"/>
    <w:rsid w:val="002C0A03"/>
    <w:rsid w:val="002C1F06"/>
    <w:rsid w:val="002C48F8"/>
    <w:rsid w:val="002D3375"/>
    <w:rsid w:val="002D55BE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644"/>
    <w:rsid w:val="00346FE9"/>
    <w:rsid w:val="0034759A"/>
    <w:rsid w:val="003503F6"/>
    <w:rsid w:val="003530DD"/>
    <w:rsid w:val="00363633"/>
    <w:rsid w:val="00363F78"/>
    <w:rsid w:val="0039609B"/>
    <w:rsid w:val="003A0A5B"/>
    <w:rsid w:val="003A1176"/>
    <w:rsid w:val="003A55A3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3F420D"/>
    <w:rsid w:val="00414E3C"/>
    <w:rsid w:val="0042244A"/>
    <w:rsid w:val="0042745A"/>
    <w:rsid w:val="00431D5C"/>
    <w:rsid w:val="00434FD1"/>
    <w:rsid w:val="004362C6"/>
    <w:rsid w:val="00437FA2"/>
    <w:rsid w:val="00445970"/>
    <w:rsid w:val="004517AF"/>
    <w:rsid w:val="004528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B5F"/>
    <w:rsid w:val="004B797D"/>
    <w:rsid w:val="004C6A69"/>
    <w:rsid w:val="004D5282"/>
    <w:rsid w:val="004E3A9C"/>
    <w:rsid w:val="004F05F9"/>
    <w:rsid w:val="004F1551"/>
    <w:rsid w:val="004F1D4F"/>
    <w:rsid w:val="004F55A3"/>
    <w:rsid w:val="0050496F"/>
    <w:rsid w:val="0050734E"/>
    <w:rsid w:val="00510D39"/>
    <w:rsid w:val="00513B6F"/>
    <w:rsid w:val="00517C63"/>
    <w:rsid w:val="00531560"/>
    <w:rsid w:val="00532780"/>
    <w:rsid w:val="005339DB"/>
    <w:rsid w:val="005363C4"/>
    <w:rsid w:val="00536BDE"/>
    <w:rsid w:val="00542C27"/>
    <w:rsid w:val="005433DD"/>
    <w:rsid w:val="00543ACC"/>
    <w:rsid w:val="00560176"/>
    <w:rsid w:val="00561375"/>
    <w:rsid w:val="005637E0"/>
    <w:rsid w:val="0056696D"/>
    <w:rsid w:val="0058464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DF3"/>
    <w:rsid w:val="00647FA8"/>
    <w:rsid w:val="00650C5F"/>
    <w:rsid w:val="00654934"/>
    <w:rsid w:val="006620D9"/>
    <w:rsid w:val="00671958"/>
    <w:rsid w:val="006745E6"/>
    <w:rsid w:val="00675843"/>
    <w:rsid w:val="006908D8"/>
    <w:rsid w:val="00696477"/>
    <w:rsid w:val="006A72B5"/>
    <w:rsid w:val="006D050F"/>
    <w:rsid w:val="006D6139"/>
    <w:rsid w:val="006E5D65"/>
    <w:rsid w:val="006E5E20"/>
    <w:rsid w:val="006F1282"/>
    <w:rsid w:val="006F1FBC"/>
    <w:rsid w:val="006F31E2"/>
    <w:rsid w:val="00706544"/>
    <w:rsid w:val="00706C48"/>
    <w:rsid w:val="007072BA"/>
    <w:rsid w:val="0071620A"/>
    <w:rsid w:val="00724677"/>
    <w:rsid w:val="00725459"/>
    <w:rsid w:val="00732039"/>
    <w:rsid w:val="007327BD"/>
    <w:rsid w:val="00734608"/>
    <w:rsid w:val="00745302"/>
    <w:rsid w:val="007461D6"/>
    <w:rsid w:val="00746EC8"/>
    <w:rsid w:val="00751DA7"/>
    <w:rsid w:val="00753036"/>
    <w:rsid w:val="00763BF1"/>
    <w:rsid w:val="00763C9B"/>
    <w:rsid w:val="007659E9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4D5"/>
    <w:rsid w:val="0083267D"/>
    <w:rsid w:val="008449B3"/>
    <w:rsid w:val="0084678A"/>
    <w:rsid w:val="008516E2"/>
    <w:rsid w:val="008552A2"/>
    <w:rsid w:val="0085747A"/>
    <w:rsid w:val="0086125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45A"/>
    <w:rsid w:val="008F6E29"/>
    <w:rsid w:val="00901A6B"/>
    <w:rsid w:val="00916188"/>
    <w:rsid w:val="00923D7D"/>
    <w:rsid w:val="009246BC"/>
    <w:rsid w:val="009508BE"/>
    <w:rsid w:val="009508DF"/>
    <w:rsid w:val="00950DAC"/>
    <w:rsid w:val="00954A07"/>
    <w:rsid w:val="009627CD"/>
    <w:rsid w:val="009920EA"/>
    <w:rsid w:val="00997F14"/>
    <w:rsid w:val="009A1F1F"/>
    <w:rsid w:val="009A78D9"/>
    <w:rsid w:val="009C3E31"/>
    <w:rsid w:val="009C54AE"/>
    <w:rsid w:val="009C788E"/>
    <w:rsid w:val="009D1008"/>
    <w:rsid w:val="009D3F3B"/>
    <w:rsid w:val="009D6896"/>
    <w:rsid w:val="009E0543"/>
    <w:rsid w:val="009E3B41"/>
    <w:rsid w:val="009F3C5C"/>
    <w:rsid w:val="009F4610"/>
    <w:rsid w:val="009F7F88"/>
    <w:rsid w:val="00A00ECC"/>
    <w:rsid w:val="00A01836"/>
    <w:rsid w:val="00A02CCB"/>
    <w:rsid w:val="00A0419E"/>
    <w:rsid w:val="00A155EE"/>
    <w:rsid w:val="00A210A9"/>
    <w:rsid w:val="00A2245B"/>
    <w:rsid w:val="00A30110"/>
    <w:rsid w:val="00A36899"/>
    <w:rsid w:val="00A371F6"/>
    <w:rsid w:val="00A41858"/>
    <w:rsid w:val="00A43BF6"/>
    <w:rsid w:val="00A53FA5"/>
    <w:rsid w:val="00A54817"/>
    <w:rsid w:val="00A573C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51F"/>
    <w:rsid w:val="00B3130B"/>
    <w:rsid w:val="00B40ADB"/>
    <w:rsid w:val="00B43B77"/>
    <w:rsid w:val="00B43E80"/>
    <w:rsid w:val="00B607DB"/>
    <w:rsid w:val="00B63EC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2336"/>
    <w:rsid w:val="00C058B4"/>
    <w:rsid w:val="00C05E93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4F2"/>
    <w:rsid w:val="00C94B98"/>
    <w:rsid w:val="00CA2B96"/>
    <w:rsid w:val="00CA5089"/>
    <w:rsid w:val="00CD1630"/>
    <w:rsid w:val="00CD6897"/>
    <w:rsid w:val="00CE5BAC"/>
    <w:rsid w:val="00CF25BE"/>
    <w:rsid w:val="00CF74A4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205"/>
    <w:rsid w:val="00D8678B"/>
    <w:rsid w:val="00DA2114"/>
    <w:rsid w:val="00DB1B25"/>
    <w:rsid w:val="00DE09C0"/>
    <w:rsid w:val="00DE4172"/>
    <w:rsid w:val="00DE4A14"/>
    <w:rsid w:val="00DF320D"/>
    <w:rsid w:val="00DF50EA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67649"/>
    <w:rsid w:val="00E742AA"/>
    <w:rsid w:val="00E77E88"/>
    <w:rsid w:val="00E8107D"/>
    <w:rsid w:val="00E960BB"/>
    <w:rsid w:val="00EA00C5"/>
    <w:rsid w:val="00EA2074"/>
    <w:rsid w:val="00EA4832"/>
    <w:rsid w:val="00EA4E9D"/>
    <w:rsid w:val="00EB1DAA"/>
    <w:rsid w:val="00EC0D5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1020"/>
    <w:rsid w:val="00F83B28"/>
    <w:rsid w:val="00F974DA"/>
    <w:rsid w:val="00FA46E5"/>
    <w:rsid w:val="00FB7DBA"/>
    <w:rsid w:val="00FC1C25"/>
    <w:rsid w:val="00FC3F45"/>
    <w:rsid w:val="00FD503F"/>
    <w:rsid w:val="00FD7589"/>
    <w:rsid w:val="00FE016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67710-410B-4444-8D09-E5468152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4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69</cp:revision>
  <cp:lastPrinted>2019-02-06T12:12:00Z</cp:lastPrinted>
  <dcterms:created xsi:type="dcterms:W3CDTF">2021-10-31T11:33:00Z</dcterms:created>
  <dcterms:modified xsi:type="dcterms:W3CDTF">2025-02-27T12:39:00Z</dcterms:modified>
</cp:coreProperties>
</file>